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37" w:rsidRPr="00FD742D" w:rsidRDefault="00535137" w:rsidP="00004E79">
      <w:pPr>
        <w:spacing w:line="240" w:lineRule="auto"/>
        <w:ind w:left="5130"/>
        <w:jc w:val="both"/>
        <w:rPr>
          <w:rFonts w:ascii="Times New Roman" w:hAnsi="Times New Roman"/>
          <w:sz w:val="20"/>
          <w:szCs w:val="20"/>
        </w:rPr>
      </w:pPr>
      <w:r w:rsidRPr="00511BBA">
        <w:rPr>
          <w:rFonts w:ascii="Times New Roman" w:hAnsi="Times New Roman"/>
          <w:sz w:val="20"/>
          <w:szCs w:val="20"/>
        </w:rPr>
        <w:t xml:space="preserve">Утверждена приказом КУМИ Унечского района </w:t>
      </w:r>
      <w:r w:rsidRPr="00FD742D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06</w:t>
      </w:r>
      <w:r w:rsidRPr="00FD742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02</w:t>
      </w:r>
      <w:r w:rsidRPr="00FD742D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9</w:t>
      </w:r>
      <w:r w:rsidRPr="00FD742D">
        <w:rPr>
          <w:rFonts w:ascii="Times New Roman" w:hAnsi="Times New Roman"/>
          <w:sz w:val="20"/>
          <w:szCs w:val="20"/>
        </w:rPr>
        <w:t xml:space="preserve"> г. № </w:t>
      </w:r>
      <w:r>
        <w:rPr>
          <w:rFonts w:ascii="Times New Roman" w:hAnsi="Times New Roman"/>
          <w:sz w:val="20"/>
          <w:szCs w:val="20"/>
        </w:rPr>
        <w:t>2</w:t>
      </w:r>
    </w:p>
    <w:p w:rsidR="00535137" w:rsidRPr="00B32A3B" w:rsidRDefault="00535137" w:rsidP="00004E79">
      <w:pPr>
        <w:pStyle w:val="NoSpacing"/>
        <w:jc w:val="right"/>
        <w:rPr>
          <w:rFonts w:ascii="Times New Roman" w:hAnsi="Times New Roman"/>
          <w:sz w:val="18"/>
          <w:szCs w:val="18"/>
        </w:rPr>
      </w:pPr>
      <w:r w:rsidRPr="00B32A3B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535137" w:rsidRDefault="00535137" w:rsidP="00004E79">
      <w:pPr>
        <w:spacing w:line="240" w:lineRule="auto"/>
        <w:ind w:left="513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КУМИ Унечского района</w:t>
      </w:r>
    </w:p>
    <w:p w:rsidR="00535137" w:rsidRPr="00B32A3B" w:rsidRDefault="00535137" w:rsidP="00004E79">
      <w:pPr>
        <w:pStyle w:val="NoSpacing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ЗАЯВКА НА УЧАСТИЕ В ПРОДАЖЕ</w:t>
      </w:r>
    </w:p>
    <w:p w:rsidR="00535137" w:rsidRPr="00B32A3B" w:rsidRDefault="00535137" w:rsidP="00004E79">
      <w:pPr>
        <w:pStyle w:val="NoSpacing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муниципального имущества посредством публичного предложения</w:t>
      </w:r>
    </w:p>
    <w:p w:rsidR="00535137" w:rsidRPr="00B32A3B" w:rsidRDefault="00535137" w:rsidP="00004E79">
      <w:pPr>
        <w:pStyle w:val="NoSpacing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Лот № ____, расположенного по адресу:</w:t>
      </w:r>
    </w:p>
    <w:p w:rsidR="00535137" w:rsidRPr="00B32A3B" w:rsidRDefault="00535137" w:rsidP="00004E79">
      <w:pPr>
        <w:pStyle w:val="NoSpacing"/>
        <w:jc w:val="center"/>
        <w:rPr>
          <w:rFonts w:ascii="Times New Roman" w:hAnsi="Times New Roman"/>
          <w:b/>
          <w:sz w:val="24"/>
        </w:rPr>
      </w:pPr>
      <w:r w:rsidRPr="00B32A3B">
        <w:rPr>
          <w:rFonts w:ascii="Times New Roman" w:hAnsi="Times New Roman"/>
          <w:b/>
        </w:rPr>
        <w:t>_______________________________________________________</w:t>
      </w:r>
    </w:p>
    <w:p w:rsidR="00535137" w:rsidRDefault="00535137" w:rsidP="00004E79">
      <w:pPr>
        <w:spacing w:line="240" w:lineRule="auto"/>
        <w:jc w:val="both"/>
        <w:rPr>
          <w:rFonts w:ascii="Times New Roman" w:hAnsi="Times New Roman"/>
          <w:b/>
        </w:rPr>
      </w:pPr>
    </w:p>
    <w:p w:rsidR="00535137" w:rsidRDefault="00535137" w:rsidP="00004E7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«____»________ 201_г.                                                                                                                   г. Унеча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535137" w:rsidRDefault="00535137" w:rsidP="00004E79">
      <w:pPr>
        <w:pStyle w:val="NoSpacing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535137" w:rsidRPr="00C1346D" w:rsidRDefault="00535137" w:rsidP="00004E79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настоящим    заявляет    об участии   в   продаже  муниципального имущества посредством публичного предложения, расположенного по адресу: _____________________________________,</w:t>
      </w:r>
    </w:p>
    <w:p w:rsidR="00535137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535137" w:rsidRPr="00C1346D" w:rsidRDefault="00535137" w:rsidP="00004E79">
      <w:pPr>
        <w:pStyle w:val="NoSpacing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535137" w:rsidRPr="00B32A3B" w:rsidRDefault="00535137" w:rsidP="00004E79">
      <w:pPr>
        <w:pStyle w:val="NoSpacing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с    ценой  первоначального предложения  продажи </w:t>
      </w:r>
      <w:r>
        <w:rPr>
          <w:rFonts w:ascii="Times New Roman" w:hAnsi="Times New Roman"/>
        </w:rPr>
        <w:t>__</w:t>
      </w:r>
      <w:r w:rsidRPr="00B32A3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_____________</w:t>
      </w:r>
      <w:r w:rsidRPr="00B32A3B">
        <w:rPr>
          <w:rFonts w:ascii="Times New Roman" w:hAnsi="Times New Roman"/>
        </w:rPr>
        <w:t>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__</w:t>
      </w:r>
      <w:r>
        <w:rPr>
          <w:rFonts w:ascii="Times New Roman" w:hAnsi="Times New Roman"/>
          <w:bCs/>
        </w:rPr>
        <w:t>_____________</w:t>
      </w:r>
      <w:r w:rsidRPr="00B32A3B">
        <w:rPr>
          <w:rFonts w:ascii="Times New Roman" w:hAnsi="Times New Roman"/>
          <w:bCs/>
        </w:rPr>
        <w:t xml:space="preserve">____________)  </w:t>
      </w:r>
      <w:r w:rsidRPr="00B32A3B">
        <w:rPr>
          <w:rFonts w:ascii="Times New Roman" w:hAnsi="Times New Roman"/>
        </w:rPr>
        <w:t>рублей</w:t>
      </w:r>
      <w:r>
        <w:rPr>
          <w:rFonts w:ascii="Times New Roman" w:hAnsi="Times New Roman"/>
        </w:rPr>
        <w:t>, в том числе: ___________________________________________________________________________________</w:t>
      </w:r>
      <w:r w:rsidRPr="00B32A3B">
        <w:rPr>
          <w:rFonts w:ascii="Times New Roman" w:hAnsi="Times New Roman"/>
        </w:rPr>
        <w:t xml:space="preserve">   и    выполнении  следующих  обязательств: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1. В случае признания  участником продажи соблюдать условия, содержащиеся в информационном сообщении о продаже  муниципального имущества</w:t>
      </w:r>
      <w:r>
        <w:rPr>
          <w:rFonts w:ascii="Times New Roman" w:hAnsi="Times New Roman"/>
        </w:rPr>
        <w:t xml:space="preserve"> посредством публичного предложения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>администрации Унечского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E30FB8">
          <w:rPr>
            <w:rStyle w:val="Hyperlink"/>
            <w:rFonts w:ascii="Times New Roman" w:hAnsi="Times New Roman"/>
            <w:color w:val="auto"/>
            <w:lang w:val="en-US"/>
          </w:rPr>
          <w:t>www</w:t>
        </w:r>
        <w:r w:rsidRPr="00E30FB8">
          <w:rPr>
            <w:rStyle w:val="Hyperlink"/>
            <w:rFonts w:ascii="Times New Roman" w:hAnsi="Times New Roman"/>
            <w:color w:val="auto"/>
          </w:rPr>
          <w:t>.</w:t>
        </w:r>
        <w:r w:rsidRPr="00E30FB8">
          <w:rPr>
            <w:rStyle w:val="Hyperlink"/>
            <w:rFonts w:ascii="Times New Roman" w:hAnsi="Times New Roman"/>
            <w:color w:val="auto"/>
            <w:lang w:val="en-US"/>
          </w:rPr>
          <w:t>unradm</w:t>
        </w:r>
        <w:r w:rsidRPr="00E30FB8">
          <w:rPr>
            <w:rStyle w:val="Hyperlink"/>
            <w:rFonts w:ascii="Times New Roman" w:hAnsi="Times New Roman"/>
            <w:color w:val="auto"/>
          </w:rPr>
          <w:t>.</w:t>
        </w:r>
        <w:r w:rsidRPr="00E30FB8">
          <w:rPr>
            <w:rStyle w:val="Hyperlink"/>
            <w:rFonts w:ascii="Times New Roman" w:hAnsi="Times New Roman"/>
            <w:color w:val="auto"/>
            <w:lang w:val="en-US"/>
          </w:rPr>
          <w:t>ru</w:t>
        </w:r>
      </w:hyperlink>
      <w:r w:rsidRPr="00E30FB8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r w:rsidRPr="00E30FB8">
          <w:rPr>
            <w:rStyle w:val="Hyperlink"/>
            <w:rFonts w:ascii="Times New Roman" w:hAnsi="Times New Roman"/>
            <w:color w:val="auto"/>
          </w:rPr>
          <w:t>www.torgi.gov.ru</w:t>
        </w:r>
      </w:hyperlink>
      <w:r w:rsidRPr="00E30FB8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продажи имущества, установленный действующим законодательством.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продажи имущества  заключить с Продавцом договор </w:t>
      </w:r>
      <w:r>
        <w:rPr>
          <w:rFonts w:ascii="Times New Roman" w:hAnsi="Times New Roman"/>
        </w:rPr>
        <w:t xml:space="preserve">                 </w:t>
      </w:r>
      <w:r w:rsidRPr="00B32A3B">
        <w:rPr>
          <w:rFonts w:ascii="Times New Roman" w:hAnsi="Times New Roman"/>
        </w:rPr>
        <w:t>купли – продажи и уплатить Продавцу стоимость муниципального имущества, установленную по результатам продажи в определенные договором купли-продажи сроки.</w:t>
      </w:r>
    </w:p>
    <w:p w:rsidR="00535137" w:rsidRPr="00B32A3B" w:rsidRDefault="00535137" w:rsidP="00004E79">
      <w:pPr>
        <w:pStyle w:val="NoSpacing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535137" w:rsidRPr="00B32A3B" w:rsidRDefault="00535137" w:rsidP="00004E79">
      <w:pPr>
        <w:pStyle w:val="NoSpacing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>,  указанным  в  информационном  сообщении   о продаже муниципального имущества посредством публичного предложения):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535137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4.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полномочного 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     Подпись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_____________________________________________________________________________________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                                                                                                                       «_____» ___________ 201_г.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Час.______ мин._______,           «_____»___________ 201_г.      № _____</w:t>
      </w:r>
    </w:p>
    <w:p w:rsidR="00535137" w:rsidRDefault="00535137" w:rsidP="00004E79">
      <w:pPr>
        <w:pStyle w:val="NoSpacing"/>
        <w:jc w:val="both"/>
        <w:rPr>
          <w:rFonts w:ascii="Times New Roman" w:hAnsi="Times New Roman"/>
        </w:rPr>
      </w:pPr>
    </w:p>
    <w:p w:rsidR="00535137" w:rsidRPr="00D2277D" w:rsidRDefault="00535137" w:rsidP="00004E79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  Подпись                            ФИО</w:t>
      </w:r>
    </w:p>
    <w:p w:rsidR="00535137" w:rsidRDefault="00535137" w:rsidP="00004E79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/>
        </w:rPr>
        <w:t>__________________________________________________________________________________</w:t>
      </w:r>
      <w:r>
        <w:rPr>
          <w:rFonts w:ascii="Times New Roman" w:hAnsi="Times New Roman"/>
          <w:sz w:val="24"/>
        </w:rPr>
        <w:t xml:space="preserve">   </w:t>
      </w:r>
    </w:p>
    <w:sectPr w:rsidR="00535137" w:rsidSect="00004E7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E79"/>
    <w:rsid w:val="00004E79"/>
    <w:rsid w:val="000B1091"/>
    <w:rsid w:val="00511BBA"/>
    <w:rsid w:val="00535137"/>
    <w:rsid w:val="006462D0"/>
    <w:rsid w:val="006A0B03"/>
    <w:rsid w:val="008937BD"/>
    <w:rsid w:val="00944162"/>
    <w:rsid w:val="00AA136B"/>
    <w:rsid w:val="00AA37DA"/>
    <w:rsid w:val="00B32A3B"/>
    <w:rsid w:val="00B8705F"/>
    <w:rsid w:val="00C075A7"/>
    <w:rsid w:val="00C1346D"/>
    <w:rsid w:val="00CC6123"/>
    <w:rsid w:val="00D2277D"/>
    <w:rsid w:val="00DF329B"/>
    <w:rsid w:val="00E30FB8"/>
    <w:rsid w:val="00FD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6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4E79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004E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534</Words>
  <Characters>3047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6</cp:revision>
  <dcterms:created xsi:type="dcterms:W3CDTF">2016-10-05T08:07:00Z</dcterms:created>
  <dcterms:modified xsi:type="dcterms:W3CDTF">2019-02-07T08:47:00Z</dcterms:modified>
</cp:coreProperties>
</file>